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DE2E9" w14:textId="6965E96A" w:rsidR="006B2F86" w:rsidRDefault="00785ED3" w:rsidP="00E71FC3">
      <w:pPr>
        <w:pStyle w:val="NoSpacing"/>
      </w:pPr>
      <w:r>
        <w:rPr>
          <w:u w:val="single"/>
        </w:rPr>
        <w:t>Robert JOHNSON</w:t>
      </w:r>
      <w:r>
        <w:t xml:space="preserve">   </w:t>
      </w:r>
      <w:proofErr w:type="gramStart"/>
      <w:r>
        <w:t xml:space="preserve">   (</w:t>
      </w:r>
      <w:proofErr w:type="gramEnd"/>
      <w:r>
        <w:t>d.1442)</w:t>
      </w:r>
    </w:p>
    <w:p w14:paraId="05B87CD9" w14:textId="5E50A6FC" w:rsidR="00785ED3" w:rsidRDefault="00785ED3" w:rsidP="00E71FC3">
      <w:pPr>
        <w:pStyle w:val="NoSpacing"/>
      </w:pPr>
      <w:r>
        <w:t xml:space="preserve">of </w:t>
      </w:r>
      <w:proofErr w:type="spellStart"/>
      <w:r>
        <w:t>Kirklington</w:t>
      </w:r>
      <w:proofErr w:type="spellEnd"/>
      <w:r>
        <w:t>, Nottinghamshire.</w:t>
      </w:r>
    </w:p>
    <w:p w14:paraId="5722FE6B" w14:textId="748725C9" w:rsidR="00785ED3" w:rsidRDefault="00785ED3" w:rsidP="00E71FC3">
      <w:pPr>
        <w:pStyle w:val="NoSpacing"/>
      </w:pPr>
    </w:p>
    <w:p w14:paraId="7FC184D4" w14:textId="3E11C01D" w:rsidR="00785ED3" w:rsidRDefault="00785ED3" w:rsidP="00E71FC3">
      <w:pPr>
        <w:pStyle w:val="NoSpacing"/>
      </w:pPr>
    </w:p>
    <w:p w14:paraId="4A03DF31" w14:textId="49A9EC58" w:rsidR="00785ED3" w:rsidRDefault="00785ED3" w:rsidP="00E71FC3">
      <w:pPr>
        <w:pStyle w:val="NoSpacing"/>
      </w:pPr>
      <w:r>
        <w:t>26 Mar.1442</w:t>
      </w:r>
      <w:r>
        <w:tab/>
      </w:r>
      <w:r>
        <w:t>He made his Will.   (W.Y.R. p.94)</w:t>
      </w:r>
    </w:p>
    <w:p w14:paraId="1C44F324" w14:textId="77777777" w:rsidR="00785ED3" w:rsidRDefault="00785ED3" w:rsidP="00785ED3">
      <w:pPr>
        <w:pStyle w:val="NoSpacing"/>
      </w:pPr>
      <w:r>
        <w:t xml:space="preserve">  1 Jun.</w:t>
      </w:r>
      <w:r>
        <w:tab/>
      </w:r>
      <w:r>
        <w:tab/>
      </w:r>
      <w:r>
        <w:t>Probate of his Will.   (ibid.)</w:t>
      </w:r>
    </w:p>
    <w:p w14:paraId="1C3066C0" w14:textId="77777777" w:rsidR="00785ED3" w:rsidRDefault="00785ED3" w:rsidP="00785ED3">
      <w:pPr>
        <w:pStyle w:val="NoSpacing"/>
      </w:pPr>
    </w:p>
    <w:p w14:paraId="07E28FD9" w14:textId="77777777" w:rsidR="00785ED3" w:rsidRDefault="00785ED3" w:rsidP="00785ED3">
      <w:pPr>
        <w:pStyle w:val="NoSpacing"/>
      </w:pPr>
    </w:p>
    <w:p w14:paraId="19B51EDF" w14:textId="77777777" w:rsidR="00785ED3" w:rsidRDefault="00785ED3" w:rsidP="00785ED3">
      <w:pPr>
        <w:pStyle w:val="NoSpacing"/>
      </w:pPr>
      <w:r>
        <w:t>27 January 2019</w:t>
      </w:r>
    </w:p>
    <w:p w14:paraId="16DCD0E6" w14:textId="0C2E530D" w:rsidR="00785ED3" w:rsidRPr="00785ED3" w:rsidRDefault="00785ED3" w:rsidP="00E71FC3">
      <w:pPr>
        <w:pStyle w:val="NoSpacing"/>
      </w:pPr>
      <w:bookmarkStart w:id="0" w:name="_GoBack"/>
      <w:bookmarkEnd w:id="0"/>
    </w:p>
    <w:sectPr w:rsidR="00785ED3" w:rsidRPr="00785E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17BB5" w14:textId="77777777" w:rsidR="00785ED3" w:rsidRDefault="00785ED3" w:rsidP="00E71FC3">
      <w:pPr>
        <w:spacing w:after="0" w:line="240" w:lineRule="auto"/>
      </w:pPr>
      <w:r>
        <w:separator/>
      </w:r>
    </w:p>
  </w:endnote>
  <w:endnote w:type="continuationSeparator" w:id="0">
    <w:p w14:paraId="7550789C" w14:textId="77777777" w:rsidR="00785ED3" w:rsidRDefault="00785E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3FF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6CE9A" w14:textId="77777777" w:rsidR="00785ED3" w:rsidRDefault="00785ED3" w:rsidP="00E71FC3">
      <w:pPr>
        <w:spacing w:after="0" w:line="240" w:lineRule="auto"/>
      </w:pPr>
      <w:r>
        <w:separator/>
      </w:r>
    </w:p>
  </w:footnote>
  <w:footnote w:type="continuationSeparator" w:id="0">
    <w:p w14:paraId="177F176A" w14:textId="77777777" w:rsidR="00785ED3" w:rsidRDefault="00785E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ED3"/>
    <w:rsid w:val="001A7C09"/>
    <w:rsid w:val="00577BD5"/>
    <w:rsid w:val="00656CBA"/>
    <w:rsid w:val="006A1F77"/>
    <w:rsid w:val="00733BE7"/>
    <w:rsid w:val="00785ED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94B1D"/>
  <w15:chartTrackingRefBased/>
  <w15:docId w15:val="{F7CD3B8A-0926-4488-A6C7-04EB0FA6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7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2019-01-27T21:44:00Z</dcterms:created>
  <dcterms:modified xsi:type="dcterms:W3CDTF">2019-01-27T21:52:00Z</dcterms:modified>
</cp:coreProperties>
</file>